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2E9BF" w14:textId="77777777" w:rsidR="0014768E" w:rsidRDefault="0014768E" w:rsidP="0014768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BAYNARD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fl.1479)</w:t>
      </w:r>
    </w:p>
    <w:p w14:paraId="599E3AEC" w14:textId="77777777" w:rsidR="0014768E" w:rsidRDefault="0014768E" w:rsidP="0014768E">
      <w:pPr>
        <w:pStyle w:val="NoSpacing"/>
        <w:rPr>
          <w:rFonts w:eastAsia="Times New Roman" w:cs="Times New Roman"/>
          <w:szCs w:val="24"/>
        </w:rPr>
      </w:pPr>
    </w:p>
    <w:p w14:paraId="2647575D" w14:textId="77777777" w:rsidR="0014768E" w:rsidRDefault="0014768E" w:rsidP="0014768E">
      <w:pPr>
        <w:pStyle w:val="NoSpacing"/>
        <w:rPr>
          <w:rFonts w:eastAsia="Times New Roman" w:cs="Times New Roman"/>
          <w:szCs w:val="24"/>
        </w:rPr>
      </w:pPr>
    </w:p>
    <w:p w14:paraId="19EF4648" w14:textId="77777777" w:rsidR="0014768E" w:rsidRDefault="0014768E" w:rsidP="0014768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20 Sep.1479</w:t>
      </w:r>
      <w:r>
        <w:rPr>
          <w:rFonts w:eastAsia="Times New Roman" w:cs="Times New Roman"/>
          <w:szCs w:val="24"/>
        </w:rPr>
        <w:tab/>
        <w:t xml:space="preserve">Thomas </w:t>
      </w:r>
      <w:proofErr w:type="spellStart"/>
      <w:r>
        <w:rPr>
          <w:rFonts w:eastAsia="Times New Roman" w:cs="Times New Roman"/>
          <w:szCs w:val="24"/>
        </w:rPr>
        <w:t>Playtere</w:t>
      </w:r>
      <w:proofErr w:type="spellEnd"/>
      <w:r>
        <w:rPr>
          <w:rFonts w:eastAsia="Times New Roman" w:cs="Times New Roman"/>
          <w:szCs w:val="24"/>
        </w:rPr>
        <w:t xml:space="preserve"> of </w:t>
      </w:r>
      <w:proofErr w:type="spellStart"/>
      <w:r>
        <w:rPr>
          <w:rFonts w:eastAsia="Times New Roman" w:cs="Times New Roman"/>
          <w:szCs w:val="24"/>
        </w:rPr>
        <w:t>Sotterton</w:t>
      </w:r>
      <w:proofErr w:type="spellEnd"/>
      <w:r>
        <w:rPr>
          <w:rFonts w:eastAsia="Times New Roman" w:cs="Times New Roman"/>
          <w:szCs w:val="24"/>
        </w:rPr>
        <w:t>, Suffolk(q.v.), appointed him as one of his</w:t>
      </w:r>
    </w:p>
    <w:p w14:paraId="0B67F42D" w14:textId="77777777" w:rsidR="0014768E" w:rsidRDefault="0014768E" w:rsidP="0014768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executors.</w:t>
      </w:r>
    </w:p>
    <w:p w14:paraId="2E0F28C8" w14:textId="77777777" w:rsidR="0014768E" w:rsidRDefault="0014768E" w:rsidP="0014768E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</w:t>
      </w:r>
    </w:p>
    <w:p w14:paraId="169C509C" w14:textId="77777777" w:rsidR="0014768E" w:rsidRDefault="0014768E" w:rsidP="0014768E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vol. I pp.376-7)</w:t>
      </w:r>
    </w:p>
    <w:p w14:paraId="05CD1CE2" w14:textId="77777777" w:rsidR="0014768E" w:rsidRDefault="0014768E" w:rsidP="0014768E">
      <w:pPr>
        <w:pStyle w:val="NoSpacing"/>
        <w:rPr>
          <w:rFonts w:eastAsia="Times New Roman" w:cs="Times New Roman"/>
          <w:szCs w:val="24"/>
        </w:rPr>
      </w:pPr>
    </w:p>
    <w:p w14:paraId="28D9C406" w14:textId="77777777" w:rsidR="0014768E" w:rsidRDefault="0014768E" w:rsidP="0014768E">
      <w:pPr>
        <w:pStyle w:val="NoSpacing"/>
        <w:rPr>
          <w:rFonts w:eastAsia="Times New Roman" w:cs="Times New Roman"/>
          <w:szCs w:val="24"/>
        </w:rPr>
      </w:pPr>
    </w:p>
    <w:p w14:paraId="4541DD51" w14:textId="77777777" w:rsidR="0014768E" w:rsidRDefault="0014768E" w:rsidP="0014768E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5 February 2024</w:t>
      </w:r>
    </w:p>
    <w:p w14:paraId="35ECB2E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D904A" w14:textId="77777777" w:rsidR="0014768E" w:rsidRDefault="0014768E" w:rsidP="009139A6">
      <w:r>
        <w:separator/>
      </w:r>
    </w:p>
  </w:endnote>
  <w:endnote w:type="continuationSeparator" w:id="0">
    <w:p w14:paraId="3371E8FF" w14:textId="77777777" w:rsidR="0014768E" w:rsidRDefault="0014768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28D7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3171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542F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DBA4A" w14:textId="77777777" w:rsidR="0014768E" w:rsidRDefault="0014768E" w:rsidP="009139A6">
      <w:r>
        <w:separator/>
      </w:r>
    </w:p>
  </w:footnote>
  <w:footnote w:type="continuationSeparator" w:id="0">
    <w:p w14:paraId="2215C2B3" w14:textId="77777777" w:rsidR="0014768E" w:rsidRDefault="0014768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D1C5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735C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C9BE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68E"/>
    <w:rsid w:val="000666E0"/>
    <w:rsid w:val="0014768E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E275F"/>
  <w15:chartTrackingRefBased/>
  <w15:docId w15:val="{97AD7BFD-4AF6-48DB-86BC-AC37FBD2A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2024-02-05T16:42:00Z</dcterms:created>
  <dcterms:modified xsi:type="dcterms:W3CDTF">2024-02-05T16:42:00Z</dcterms:modified>
</cp:coreProperties>
</file>